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E9393" w14:textId="67398EF2" w:rsidR="00BA00AB" w:rsidRDefault="00DD212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Katherine RADCLYFF</w:t>
      </w:r>
      <w:r>
        <w:rPr>
          <w:rFonts w:ascii="Times New Roman" w:hAnsi="Times New Roman" w:cs="Times New Roman"/>
          <w:sz w:val="24"/>
          <w:szCs w:val="24"/>
        </w:rPr>
        <w:t xml:space="preserve">      (d.1458)</w:t>
      </w:r>
    </w:p>
    <w:p w14:paraId="262DB601" w14:textId="60BF9144" w:rsidR="00DD2129" w:rsidRDefault="00DD212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Widow.</w:t>
      </w:r>
    </w:p>
    <w:p w14:paraId="3034C059" w14:textId="72C3E202" w:rsidR="00DD2129" w:rsidRDefault="00DD212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C25219" w14:textId="3CD46E29" w:rsidR="00DD2129" w:rsidRDefault="00DD212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92F602" w14:textId="6CECD5A5" w:rsidR="00DD2129" w:rsidRDefault="00DD212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John, merchant(q.v.).    (W.Y.R. p.134)</w:t>
      </w:r>
    </w:p>
    <w:p w14:paraId="54CCFF1F" w14:textId="57641C8E" w:rsidR="00DD2129" w:rsidRDefault="00DD212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A85AB0" w14:textId="73ABE960" w:rsidR="00DD2129" w:rsidRDefault="00DD212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25071B" w14:textId="0C902AF0" w:rsidR="00DD2129" w:rsidRDefault="00DD212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Jul.</w:t>
      </w:r>
      <w:r>
        <w:rPr>
          <w:rFonts w:ascii="Times New Roman" w:hAnsi="Times New Roman" w:cs="Times New Roman"/>
          <w:sz w:val="24"/>
          <w:szCs w:val="24"/>
        </w:rPr>
        <w:tab/>
        <w:t>1458</w:t>
      </w:r>
      <w:r>
        <w:rPr>
          <w:rFonts w:ascii="Times New Roman" w:hAnsi="Times New Roman" w:cs="Times New Roman"/>
          <w:sz w:val="24"/>
          <w:szCs w:val="24"/>
        </w:rPr>
        <w:tab/>
        <w:t>She made her Will.   (ibid.)</w:t>
      </w:r>
    </w:p>
    <w:p w14:paraId="11CBF343" w14:textId="4E6FDA0C" w:rsidR="00DD2129" w:rsidRDefault="00DD212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Sep.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340CD25B" w14:textId="6AEEB849" w:rsidR="00DD2129" w:rsidRDefault="00DD212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20B071" w14:textId="781DDCDA" w:rsidR="00DD2129" w:rsidRDefault="00DD212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AE966D" w14:textId="1458CB16" w:rsidR="00DD2129" w:rsidRPr="00DD2129" w:rsidRDefault="00DD212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June 2021</w:t>
      </w:r>
    </w:p>
    <w:sectPr w:rsidR="00DD2129" w:rsidRPr="00DD2129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F5A07" w14:textId="77777777" w:rsidR="00DD2129" w:rsidRDefault="00DD2129" w:rsidP="009139A6">
      <w:r>
        <w:separator/>
      </w:r>
    </w:p>
  </w:endnote>
  <w:endnote w:type="continuationSeparator" w:id="0">
    <w:p w14:paraId="609C1AB2" w14:textId="77777777" w:rsidR="00DD2129" w:rsidRDefault="00DD21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738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05BF4" w14:textId="77777777" w:rsidR="00DD2129" w:rsidRDefault="00DD2129" w:rsidP="009139A6">
      <w:r>
        <w:separator/>
      </w:r>
    </w:p>
  </w:footnote>
  <w:footnote w:type="continuationSeparator" w:id="0">
    <w:p w14:paraId="7C119489" w14:textId="77777777" w:rsidR="00DD2129" w:rsidRDefault="00DD2129" w:rsidP="00913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12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D212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6E9C3"/>
  <w15:chartTrackingRefBased/>
  <w15:docId w15:val="{58AEC78D-38ED-4360-A044-E19ABAE31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2021-06-19T10:40:00Z</dcterms:created>
  <dcterms:modified xsi:type="dcterms:W3CDTF">2021-06-19T10:44:00Z</dcterms:modified>
</cp:coreProperties>
</file>